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3651C8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651C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651C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651C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1259B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1.2.0.3А-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6F4D66">
        <w:rPr>
          <w:rStyle w:val="a7"/>
        </w:rPr>
        <w:t xml:space="preserve"> </w:t>
      </w:r>
      <w:fldSimple w:instr=" DOCVARIABLE izm_date \* MERGEFORMAT ">
        <w:r w:rsidR="003651C8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6F4D66">
        <w:t xml:space="preserve"> </w:t>
      </w:r>
      <w:fldSimple w:instr=" DOCVARIABLE rbtd_name \* MERGEFORMAT ">
        <w:r w:rsidR="001259BF" w:rsidRPr="001259BF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1259BF" w:rsidRPr="001259BF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1259BF" w:rsidRPr="001259BF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1259BF" w:rsidRPr="001259BF">
          <w:rPr>
            <w:u w:val="single"/>
          </w:rPr>
          <w:t xml:space="preserve"> 1.2.0.3А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1259BF" w:rsidRPr="001259BF">
          <w:rPr>
            <w:rStyle w:val="aa"/>
          </w:rPr>
          <w:t xml:space="preserve"> Воспитатель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1259BF" w:rsidRPr="001259BF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1259BF" w:rsidRPr="001259BF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983AAC" w:rsidRPr="00376915" w:rsidTr="00576095">
        <w:trPr>
          <w:jc w:val="center"/>
        </w:trPr>
        <w:tc>
          <w:tcPr>
            <w:tcW w:w="5208" w:type="dxa"/>
            <w:vAlign w:val="center"/>
          </w:tcPr>
          <w:p w:rsidR="00983AAC" w:rsidRPr="00376915" w:rsidRDefault="00983AAC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983AAC" w:rsidRPr="00376915" w:rsidRDefault="00983AAC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983AAC" w:rsidRPr="00376915" w:rsidRDefault="00983AAC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983AAC" w:rsidRPr="00376915" w:rsidRDefault="00983AAC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2113F1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2113F1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9D0114" w:rsidRPr="00CC6995" w:rsidTr="00234932">
        <w:trPr>
          <w:jc w:val="center"/>
        </w:trPr>
        <w:tc>
          <w:tcPr>
            <w:tcW w:w="2969" w:type="dxa"/>
            <w:vAlign w:val="center"/>
          </w:tcPr>
          <w:p w:rsidR="009D0114" w:rsidRDefault="009D0114" w:rsidP="00022DD0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 №</w:t>
            </w:r>
            <w:r w:rsidR="00C413A8">
              <w:t xml:space="preserve"> </w:t>
            </w:r>
            <w:r>
              <w:t>27</w:t>
            </w:r>
          </w:p>
        </w:tc>
        <w:tc>
          <w:tcPr>
            <w:tcW w:w="1842" w:type="dxa"/>
            <w:vAlign w:val="center"/>
          </w:tcPr>
          <w:p w:rsidR="009D0114" w:rsidRPr="00CC6995" w:rsidRDefault="009D0114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9D0114" w:rsidRPr="00B74A4B" w:rsidRDefault="009D0114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9D0114" w:rsidRPr="00B74A4B" w:rsidRDefault="009D0114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9D0114" w:rsidRPr="00CC6995" w:rsidRDefault="009D0114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9D0114" w:rsidRPr="00CC6995" w:rsidRDefault="009D0114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F4D66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№</w:t>
            </w:r>
            <w:r w:rsidR="00C413A8">
              <w:rPr>
                <w:b/>
              </w:rPr>
              <w:t xml:space="preserve"> </w:t>
            </w:r>
            <w:r>
              <w:rPr>
                <w:b/>
              </w:rPr>
              <w:t>27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  <w:r w:rsidRPr="00022DD0">
              <w:rPr>
                <w:b/>
              </w:rPr>
              <w:t>20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  <w:r>
              <w:t>356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</w:t>
            </w:r>
            <w:r w:rsidR="00C413A8">
              <w:rPr>
                <w:b/>
              </w:rPr>
              <w:t xml:space="preserve"> </w:t>
            </w:r>
            <w:r>
              <w:rPr>
                <w:b/>
              </w:rPr>
              <w:t>27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  <w:r w:rsidRPr="00022DD0">
              <w:rPr>
                <w:b/>
              </w:rPr>
              <w:t>10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0" w:name="osv__z3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  <w:r>
              <w:t>356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022DD0" w:rsidRPr="00022DD0">
          <w:rPr>
            <w:bCs/>
          </w:rPr>
          <w:t>-</w:t>
        </w:r>
        <w:r w:rsidR="00022DD0" w:rsidRPr="00022DD0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022DD0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651C8" w:rsidTr="003651C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651C8" w:rsidRDefault="003651C8" w:rsidP="00AA46ED">
            <w:pPr>
              <w:pStyle w:val="a8"/>
            </w:pPr>
            <w:r w:rsidRPr="003651C8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651C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651C8" w:rsidRDefault="003651C8" w:rsidP="00AA46ED">
            <w:pPr>
              <w:pStyle w:val="a8"/>
            </w:pPr>
            <w:r w:rsidRPr="003651C8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651C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651C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3651C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651C8" w:rsidRDefault="003651C8" w:rsidP="00AA46ED">
            <w:pPr>
              <w:pStyle w:val="a8"/>
            </w:pPr>
            <w:r w:rsidRPr="003651C8">
              <w:t>Колесников Д.А.</w:t>
            </w:r>
          </w:p>
        </w:tc>
      </w:tr>
      <w:tr w:rsidR="00AA46ED" w:rsidRPr="003651C8" w:rsidTr="003651C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3651C8" w:rsidRDefault="003651C8" w:rsidP="00AA46ED">
            <w:pPr>
              <w:pStyle w:val="a8"/>
              <w:rPr>
                <w:b/>
                <w:vertAlign w:val="superscript"/>
              </w:rPr>
            </w:pPr>
            <w:r w:rsidRPr="003651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3651C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3651C8" w:rsidRDefault="003651C8" w:rsidP="00AA46ED">
            <w:pPr>
              <w:pStyle w:val="a8"/>
              <w:rPr>
                <w:b/>
                <w:vertAlign w:val="superscript"/>
              </w:rPr>
            </w:pPr>
            <w:r w:rsidRPr="003651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3651C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3651C8" w:rsidRDefault="003651C8" w:rsidP="00AA46ED">
            <w:pPr>
              <w:pStyle w:val="a8"/>
              <w:rPr>
                <w:b/>
                <w:vertAlign w:val="superscript"/>
              </w:rPr>
            </w:pPr>
            <w:r w:rsidRPr="003651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3651C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3651C8" w:rsidRDefault="003651C8" w:rsidP="00AA46ED">
            <w:pPr>
              <w:pStyle w:val="a8"/>
              <w:rPr>
                <w:b/>
                <w:vertAlign w:val="superscript"/>
              </w:rPr>
            </w:pPr>
            <w:r w:rsidRPr="003651C8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1259B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1.2.0.3А-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113F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113F1" w:rsidRPr="009E2A4C">
            <w:rPr>
              <w:rStyle w:val="ad"/>
              <w:sz w:val="20"/>
              <w:szCs w:val="20"/>
            </w:rPr>
            <w:fldChar w:fldCharType="separate"/>
          </w:r>
          <w:r w:rsidR="001259BF">
            <w:rPr>
              <w:rStyle w:val="ad"/>
              <w:noProof/>
              <w:sz w:val="20"/>
              <w:szCs w:val="20"/>
            </w:rPr>
            <w:t>1</w:t>
          </w:r>
          <w:r w:rsidR="002113F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1259BF" w:rsidRPr="001259BF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16;  1.2.0.3А, 1.2.0.4А (1.2.0.3А), 1.2.0.5А (1.2.0.3А), 1.2.0.6А (1.2.0.3А), 1.2.0.7А (1.2.0.3А), 1.2.0.8А (1.2.0.3А), 1.2.0.9А (1.2.0.3А), 1.2.0.10А (1.2.0.3А), 1.2.0.11А (1.2.0.3А), 1.2.0.12А (1.2.0.3А), 1.2.0.13А (1.2.0.3А), 1.2.0.14А (1.2.0.3А), 1.2.0.15А (1.2.0.3А), 1.2.0.16А (1.2.0.3А), 1.2.0.17А (1.2.0.3А), 1.2.0.18А (1.2.0.3А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2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0B0CE8AA462C45B0A8D2C364DF7B0647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3А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DED8CCF3C35A4FBEA8264E0141932889"/>
    <w:docVar w:name="rm_id" w:val="5"/>
    <w:docVar w:name="rm_name" w:val=" Воспитатель "/>
    <w:docVar w:name="rm_number" w:val=" 1.2.0.3А "/>
    <w:docVar w:name="sign_date" w:val="   "/>
    <w:docVar w:name="struct_info" w:val="    "/>
    <w:docVar w:name="template" w:val="osv_prg_sout.dot"/>
    <w:docVar w:name="timesmena" w:val="432"/>
    <w:docVar w:name="tools" w:val=" на рабочем месте не используются "/>
    <w:docVar w:name="version" w:val="51"/>
    <w:docVar w:name="zona_name" w:val="Кабинет №27 /работа с документами/"/>
    <w:docVar w:name="zona_time" w:val="10"/>
  </w:docVars>
  <w:rsids>
    <w:rsidRoot w:val="007B2093"/>
    <w:rsid w:val="00022DD0"/>
    <w:rsid w:val="00025683"/>
    <w:rsid w:val="0004130D"/>
    <w:rsid w:val="00046815"/>
    <w:rsid w:val="0005566C"/>
    <w:rsid w:val="000624A8"/>
    <w:rsid w:val="000B5579"/>
    <w:rsid w:val="000D1F5B"/>
    <w:rsid w:val="000E61C1"/>
    <w:rsid w:val="000F1D10"/>
    <w:rsid w:val="000F3C2A"/>
    <w:rsid w:val="000F74FB"/>
    <w:rsid w:val="00110025"/>
    <w:rsid w:val="001259BF"/>
    <w:rsid w:val="001349E6"/>
    <w:rsid w:val="001429B1"/>
    <w:rsid w:val="001607C8"/>
    <w:rsid w:val="001F4D8D"/>
    <w:rsid w:val="00200F93"/>
    <w:rsid w:val="002113F1"/>
    <w:rsid w:val="002116A9"/>
    <w:rsid w:val="00234932"/>
    <w:rsid w:val="002705B3"/>
    <w:rsid w:val="00281557"/>
    <w:rsid w:val="002D2C5B"/>
    <w:rsid w:val="002E55C6"/>
    <w:rsid w:val="00305B2F"/>
    <w:rsid w:val="00332F2D"/>
    <w:rsid w:val="003651C8"/>
    <w:rsid w:val="00367816"/>
    <w:rsid w:val="003876C3"/>
    <w:rsid w:val="003B5990"/>
    <w:rsid w:val="003C24DB"/>
    <w:rsid w:val="003C70C5"/>
    <w:rsid w:val="00402CAC"/>
    <w:rsid w:val="00444410"/>
    <w:rsid w:val="0047243E"/>
    <w:rsid w:val="004A47AD"/>
    <w:rsid w:val="004B1D30"/>
    <w:rsid w:val="004C4DB2"/>
    <w:rsid w:val="004F5FAF"/>
    <w:rsid w:val="00563E94"/>
    <w:rsid w:val="00576095"/>
    <w:rsid w:val="005A3A36"/>
    <w:rsid w:val="005B466C"/>
    <w:rsid w:val="005B7FE8"/>
    <w:rsid w:val="005C0A9A"/>
    <w:rsid w:val="005E714A"/>
    <w:rsid w:val="00627835"/>
    <w:rsid w:val="00641B92"/>
    <w:rsid w:val="006807F3"/>
    <w:rsid w:val="0069682B"/>
    <w:rsid w:val="00696FF2"/>
    <w:rsid w:val="006C28B3"/>
    <w:rsid w:val="006F4D66"/>
    <w:rsid w:val="007049EB"/>
    <w:rsid w:val="00710271"/>
    <w:rsid w:val="00717C9F"/>
    <w:rsid w:val="00742ED9"/>
    <w:rsid w:val="00754D38"/>
    <w:rsid w:val="0076042D"/>
    <w:rsid w:val="007B2093"/>
    <w:rsid w:val="007D1852"/>
    <w:rsid w:val="007D2CEA"/>
    <w:rsid w:val="00883461"/>
    <w:rsid w:val="008A2A82"/>
    <w:rsid w:val="008E68DE"/>
    <w:rsid w:val="0090588D"/>
    <w:rsid w:val="00906DD3"/>
    <w:rsid w:val="0092778A"/>
    <w:rsid w:val="00967790"/>
    <w:rsid w:val="00983AAC"/>
    <w:rsid w:val="009D0114"/>
    <w:rsid w:val="00A12349"/>
    <w:rsid w:val="00A91908"/>
    <w:rsid w:val="00AA4551"/>
    <w:rsid w:val="00AA46ED"/>
    <w:rsid w:val="00AA4DCC"/>
    <w:rsid w:val="00AD14A4"/>
    <w:rsid w:val="00AD7C32"/>
    <w:rsid w:val="00AF796F"/>
    <w:rsid w:val="00B11745"/>
    <w:rsid w:val="00B21D7E"/>
    <w:rsid w:val="00B65501"/>
    <w:rsid w:val="00BA5029"/>
    <w:rsid w:val="00BC2F3C"/>
    <w:rsid w:val="00BC568D"/>
    <w:rsid w:val="00BD4BD1"/>
    <w:rsid w:val="00C02721"/>
    <w:rsid w:val="00C21B98"/>
    <w:rsid w:val="00C413A8"/>
    <w:rsid w:val="00C62CB2"/>
    <w:rsid w:val="00C8074E"/>
    <w:rsid w:val="00CE3307"/>
    <w:rsid w:val="00D23DFF"/>
    <w:rsid w:val="00D75B58"/>
    <w:rsid w:val="00D76DF8"/>
    <w:rsid w:val="00D81240"/>
    <w:rsid w:val="00DB5302"/>
    <w:rsid w:val="00DD6B1F"/>
    <w:rsid w:val="00E124F4"/>
    <w:rsid w:val="00E36337"/>
    <w:rsid w:val="00EB72AD"/>
    <w:rsid w:val="00EC213B"/>
    <w:rsid w:val="00EC37A1"/>
    <w:rsid w:val="00ED64DA"/>
    <w:rsid w:val="00ED7372"/>
    <w:rsid w:val="00EF3DC4"/>
    <w:rsid w:val="00F00FBC"/>
    <w:rsid w:val="00F37FA0"/>
    <w:rsid w:val="00F76072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3F67A-144F-407D-AE7B-FEA431682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19</cp:revision>
  <dcterms:created xsi:type="dcterms:W3CDTF">2014-05-24T10:04:00Z</dcterms:created>
  <dcterms:modified xsi:type="dcterms:W3CDTF">2017-01-16T13:15:00Z</dcterms:modified>
</cp:coreProperties>
</file>